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</w:t>
      </w:r>
      <w:r>
        <w:t xml:space="preserve">земельного участка с када</w:t>
      </w:r>
      <w:r>
        <w:t xml:space="preserve">стровым номером 54:13:025320:37</w:t>
      </w:r>
      <w:r>
        <w:t xml:space="preserve"> в </w:t>
      </w:r>
      <w:r>
        <w:t xml:space="preserve">Краснозерском</w:t>
      </w:r>
      <w:r>
        <w:t xml:space="preserve"> 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</w:t>
      </w:r>
      <w:r>
        <w:t xml:space="preserve"> </w:t>
      </w:r>
      <w:r>
        <w:t xml:space="preserve">пунктом 9</w:t>
      </w:r>
      <w:r>
        <w:t xml:space="preserve"> части 1 статьи 7</w:t>
      </w:r>
      <w:r>
        <w:t xml:space="preserve"> Федерального закона</w:t>
      </w:r>
      <w:r>
        <w:t xml:space="preserve"> от </w:t>
      </w:r>
      <w:r>
        <w:t xml:space="preserve">21.12.2004 № 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</w:t>
      </w:r>
      <w:r>
        <w:t xml:space="preserve">администрации Краснозерского</w:t>
      </w:r>
      <w:r>
        <w:t xml:space="preserve"> района Новосибирской области</w:t>
      </w:r>
      <w:r>
        <w:t xml:space="preserve"> о переводе земельного участка</w:t>
      </w:r>
      <w:r>
        <w:t xml:space="preserve"> из состава земель одной категории</w:t>
      </w:r>
      <w:r>
        <w:t xml:space="preserve"> в другую, </w:t>
      </w:r>
      <w:r>
        <w:t xml:space="preserve">для </w:t>
      </w:r>
      <w:r>
        <w:t xml:space="preserve">размещения площадки для сбора и вывоза твердых бытовых отходов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t xml:space="preserve">земельный участок</w:t>
      </w:r>
      <w:r>
        <w:t xml:space="preserve"> с кадастровым</w:t>
      </w:r>
      <w:r>
        <w:t xml:space="preserve"> номером</w:t>
      </w:r>
      <w:r>
        <w:t xml:space="preserve"> 54:13:025320:37</w:t>
      </w:r>
      <w:r>
        <w:t xml:space="preserve">, </w:t>
      </w:r>
      <w:r>
        <w:t xml:space="preserve">местоположение</w:t>
      </w:r>
      <w:r>
        <w:t xml:space="preserve">: </w:t>
      </w:r>
      <w:r/>
      <w:r/>
      <w:r>
        <w:t xml:space="preserve">Местоположение установлено относительно ориентира, расположенного за пределами участка.Ориентир </w:t>
      </w:r>
      <w:r/>
      <w:r>
        <w:t xml:space="preserve">северная граница п. Урожайный.Участок находится примерно в 350 м., по направлению на север от </w:t>
      </w:r>
      <w:r/>
      <w:r/>
      <w:r>
        <w:t xml:space="preserve">ориентира. Почтовый адрес ориентира: обл. Новосибирская, р-н Краснозерский, МО Садовского </w:t>
      </w:r>
      <w:r/>
      <w:r/>
      <w:r>
        <w:t xml:space="preserve">сельсовета.</w:t>
      </w:r>
      <w:r>
        <w:t xml:space="preserve">, площадью 57100</w:t>
      </w:r>
      <w:r>
        <w:t xml:space="preserve"> кв.м.</w:t>
      </w:r>
      <w:r/>
      <w:r/>
      <w:r/>
    </w:p>
    <w:p>
      <w:pPr>
        <w:ind w:firstLine="709"/>
        <w:jc w:val="both"/>
      </w:pPr>
      <w:r/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</w:t>
            </w:r>
            <w:r>
              <w:t xml:space="preserve">      </w:t>
            </w:r>
            <w:r>
              <w:t xml:space="preserve"> </w:t>
            </w:r>
            <w:r>
              <w:t xml:space="preserve">Р.Г. Шилохвостов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Ю.О. Воробьёва</w:t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2386029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vyuo@NSO.LOC</cp:lastModifiedBy>
  <cp:revision>6</cp:revision>
  <dcterms:created xsi:type="dcterms:W3CDTF">2024-07-22T08:54:00Z</dcterms:created>
  <dcterms:modified xsi:type="dcterms:W3CDTF">2026-01-27T03:46:06Z</dcterms:modified>
  <cp:version>1048576</cp:version>
</cp:coreProperties>
</file>